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7EEF3" w14:textId="77777777" w:rsidR="00D24BCB" w:rsidRPr="00C01F44" w:rsidRDefault="00F7324F" w:rsidP="00D24BCB">
      <w:pPr>
        <w:pStyle w:val="Graphicsancho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1" layoutInCell="1" allowOverlap="1" wp14:anchorId="1AF0EAFE" wp14:editId="4E53C5E9">
                <wp:simplePos x="0" y="0"/>
                <wp:positionH relativeFrom="column">
                  <wp:posOffset>91440</wp:posOffset>
                </wp:positionH>
                <wp:positionV relativeFrom="page">
                  <wp:posOffset>8104505</wp:posOffset>
                </wp:positionV>
                <wp:extent cx="219075" cy="932180"/>
                <wp:effectExtent l="0" t="0" r="9525" b="1270"/>
                <wp:wrapNone/>
                <wp:docPr id="931162472" name="Group 26" descr="Contact info icon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075" cy="932180"/>
                          <a:chOff x="0" y="0"/>
                          <a:chExt cx="219075" cy="931629"/>
                        </a:xfrm>
                      </wpg:grpSpPr>
                      <wpg:grpSp>
                        <wpg:cNvPr id="340966262" name="Group 23">
                          <a:extLst>
                            <a:ext uri="{FF2B5EF4-FFF2-40B4-BE49-F238E27FC236}">
                              <a16:creationId xmlns:a16="http://schemas.microsoft.com/office/drawing/2014/main" id="{731464A1-930A-C4CC-5FB0-8DB91DE16F89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19075" cy="220947"/>
                            <a:chOff x="0" y="0"/>
                            <a:chExt cx="220345" cy="220345"/>
                          </a:xfrm>
                        </wpg:grpSpPr>
                        <wps:wsp>
                          <wps:cNvPr id="732920917" name="Freeform: Shape 732920917">
                            <a:extLst>
                              <a:ext uri="{FF2B5EF4-FFF2-40B4-BE49-F238E27FC236}">
                                <a16:creationId xmlns:a16="http://schemas.microsoft.com/office/drawing/2014/main" id="{EA4B61B3-5CD7-1586-1B36-68A263E9E282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20345" cy="220345"/>
                            </a:xfrm>
                            <a:custGeom>
                              <a:avLst/>
                              <a:gdLst>
                                <a:gd name="connsiteX0" fmla="*/ 0 w 220345"/>
                                <a:gd name="connsiteY0" fmla="*/ 0 h 220345"/>
                                <a:gd name="connsiteX1" fmla="*/ 220345 w 220345"/>
                                <a:gd name="connsiteY1" fmla="*/ 0 h 220345"/>
                                <a:gd name="connsiteX2" fmla="*/ 220345 w 220345"/>
                                <a:gd name="connsiteY2" fmla="*/ 220345 h 22034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20345" h="220345">
                                  <a:moveTo>
                                    <a:pt x="0" y="0"/>
                                  </a:moveTo>
                                  <a:lnTo>
                                    <a:pt x="220345" y="0"/>
                                  </a:lnTo>
                                  <a:lnTo>
                                    <a:pt x="220345" y="220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0107761" name="Freeform 49">
                            <a:extLst>
                              <a:ext uri="{FF2B5EF4-FFF2-40B4-BE49-F238E27FC236}">
                                <a16:creationId xmlns:a16="http://schemas.microsoft.com/office/drawing/2014/main" id="{FDE2E8DC-A5FC-D193-6860-CB8991021EE9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0345" cy="22034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0 h 139"/>
                                <a:gd name="T2" fmla="*/ 0 w 139"/>
                                <a:gd name="T3" fmla="*/ 139 h 139"/>
                                <a:gd name="T4" fmla="*/ 139 w 139"/>
                                <a:gd name="T5" fmla="*/ 139 h 139"/>
                                <a:gd name="T6" fmla="*/ 0 w 139"/>
                                <a:gd name="T7" fmla="*/ 0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9" h="139">
                                  <a:moveTo>
                                    <a:pt x="0" y="0"/>
                                  </a:moveTo>
                                  <a:lnTo>
                                    <a:pt x="0" y="139"/>
                                  </a:lnTo>
                                  <a:lnTo>
                                    <a:pt x="139" y="1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516236330" name="Group 24">
                          <a:extLst>
                            <a:ext uri="{FF2B5EF4-FFF2-40B4-BE49-F238E27FC236}">
                              <a16:creationId xmlns:a16="http://schemas.microsoft.com/office/drawing/2014/main" id="{172652EA-BF79-5A0C-B792-3FD38760A913}"/>
                            </a:ext>
                          </a:extLst>
                        </wpg:cNvPr>
                        <wpg:cNvGrpSpPr/>
                        <wpg:grpSpPr>
                          <a:xfrm>
                            <a:off x="0" y="351454"/>
                            <a:ext cx="219075" cy="217763"/>
                            <a:chOff x="0" y="351155"/>
                            <a:chExt cx="220345" cy="217170"/>
                          </a:xfrm>
                        </wpg:grpSpPr>
                        <wps:wsp>
                          <wps:cNvPr id="1111071324" name="Freeform: Shape 1111071324">
                            <a:extLst>
                              <a:ext uri="{FF2B5EF4-FFF2-40B4-BE49-F238E27FC236}">
                                <a16:creationId xmlns:a16="http://schemas.microsoft.com/office/drawing/2014/main" id="{F566F8DC-7A6A-80EC-8F5F-2D686C95B2E1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51155"/>
                              <a:ext cx="220345" cy="217170"/>
                            </a:xfrm>
                            <a:custGeom>
                              <a:avLst/>
                              <a:gdLst>
                                <a:gd name="connsiteX0" fmla="*/ 0 w 220345"/>
                                <a:gd name="connsiteY0" fmla="*/ 0 h 217170"/>
                                <a:gd name="connsiteX1" fmla="*/ 220345 w 220345"/>
                                <a:gd name="connsiteY1" fmla="*/ 0 h 217170"/>
                                <a:gd name="connsiteX2" fmla="*/ 220345 w 220345"/>
                                <a:gd name="connsiteY2" fmla="*/ 217170 h 21717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20345" h="217170">
                                  <a:moveTo>
                                    <a:pt x="0" y="0"/>
                                  </a:moveTo>
                                  <a:lnTo>
                                    <a:pt x="220345" y="0"/>
                                  </a:lnTo>
                                  <a:lnTo>
                                    <a:pt x="220345" y="217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36345" name="Freeform 51">
                            <a:extLst>
                              <a:ext uri="{FF2B5EF4-FFF2-40B4-BE49-F238E27FC236}">
                                <a16:creationId xmlns:a16="http://schemas.microsoft.com/office/drawing/2014/main" id="{B60664DF-5BD5-54CF-8193-695B9BB8E49A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351155"/>
                              <a:ext cx="220345" cy="217170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0 h 137"/>
                                <a:gd name="T2" fmla="*/ 0 w 139"/>
                                <a:gd name="T3" fmla="*/ 137 h 137"/>
                                <a:gd name="T4" fmla="*/ 139 w 139"/>
                                <a:gd name="T5" fmla="*/ 137 h 137"/>
                                <a:gd name="T6" fmla="*/ 0 w 139"/>
                                <a:gd name="T7" fmla="*/ 0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9" h="137">
                                  <a:moveTo>
                                    <a:pt x="0" y="0"/>
                                  </a:moveTo>
                                  <a:lnTo>
                                    <a:pt x="0" y="137"/>
                                  </a:lnTo>
                                  <a:lnTo>
                                    <a:pt x="139" y="13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764668287" name="Group 25">
                          <a:extLst>
                            <a:ext uri="{FF2B5EF4-FFF2-40B4-BE49-F238E27FC236}">
                              <a16:creationId xmlns:a16="http://schemas.microsoft.com/office/drawing/2014/main" id="{2E106833-96C5-359A-ACC7-6A7F540F7017}"/>
                            </a:ext>
                          </a:extLst>
                        </wpg:cNvPr>
                        <wpg:cNvGrpSpPr/>
                        <wpg:grpSpPr>
                          <a:xfrm>
                            <a:off x="0" y="710682"/>
                            <a:ext cx="219075" cy="220947"/>
                            <a:chOff x="0" y="709295"/>
                            <a:chExt cx="220345" cy="220345"/>
                          </a:xfrm>
                        </wpg:grpSpPr>
                        <wps:wsp>
                          <wps:cNvPr id="945052742" name="Freeform: Shape 945052742">
                            <a:extLst>
                              <a:ext uri="{FF2B5EF4-FFF2-40B4-BE49-F238E27FC236}">
                                <a16:creationId xmlns:a16="http://schemas.microsoft.com/office/drawing/2014/main" id="{D9E2A69F-61FB-481B-9994-C153D36E6788}"/>
                              </a:ext>
                            </a:extLst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709295"/>
                              <a:ext cx="220345" cy="220345"/>
                            </a:xfrm>
                            <a:custGeom>
                              <a:avLst/>
                              <a:gdLst>
                                <a:gd name="connsiteX0" fmla="*/ 0 w 220345"/>
                                <a:gd name="connsiteY0" fmla="*/ 0 h 220345"/>
                                <a:gd name="connsiteX1" fmla="*/ 220345 w 220345"/>
                                <a:gd name="connsiteY1" fmla="*/ 0 h 220345"/>
                                <a:gd name="connsiteX2" fmla="*/ 220345 w 220345"/>
                                <a:gd name="connsiteY2" fmla="*/ 220345 h 22034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20345" h="220345">
                                  <a:moveTo>
                                    <a:pt x="0" y="0"/>
                                  </a:moveTo>
                                  <a:lnTo>
                                    <a:pt x="220345" y="0"/>
                                  </a:lnTo>
                                  <a:lnTo>
                                    <a:pt x="220345" y="220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9982372" name="Freeform 53">
                            <a:extLst>
                              <a:ext uri="{FF2B5EF4-FFF2-40B4-BE49-F238E27FC236}">
                                <a16:creationId xmlns:a16="http://schemas.microsoft.com/office/drawing/2014/main" id="{5AEECBC1-6A92-AECC-6AEC-3F2289577162}"/>
                              </a:ext>
                            </a:extLst>
                          </wps:cNvPr>
                          <wps:cNvSpPr>
                            <a:spLocks/>
                          </wps:cNvSpPr>
                          <wps:spPr bwMode="auto">
                            <a:xfrm>
                              <a:off x="0" y="709295"/>
                              <a:ext cx="220345" cy="22034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0 h 139"/>
                                <a:gd name="T2" fmla="*/ 0 w 139"/>
                                <a:gd name="T3" fmla="*/ 139 h 139"/>
                                <a:gd name="T4" fmla="*/ 139 w 139"/>
                                <a:gd name="T5" fmla="*/ 139 h 139"/>
                                <a:gd name="T6" fmla="*/ 0 w 139"/>
                                <a:gd name="T7" fmla="*/ 0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9" h="139">
                                  <a:moveTo>
                                    <a:pt x="0" y="0"/>
                                  </a:moveTo>
                                  <a:lnTo>
                                    <a:pt x="0" y="139"/>
                                  </a:lnTo>
                                  <a:lnTo>
                                    <a:pt x="139" y="1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018909016" name="Graphic 24" descr="Telephone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661" y="15551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58156305" name="Graphic 24" descr="Internet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216" y="365449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3636000" name="Graphic 24" descr="Marker with solid fill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661" y="727788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FC72EB" id="Group 26" o:spid="_x0000_s1026" alt="Contact info icons" style="position:absolute;margin-left:7.2pt;margin-top:638.15pt;width:17.25pt;height:73.4pt;z-index:251685888;mso-position-vertical-relative:page;mso-width-relative:margin;mso-height-relative:margin" coordsize="2190,931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">
                <v:group id="Group 23" o:spid="_x0000_s1027" style="position:absolute;width:2190;height:2209" coordsize="220345,220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">
                  <v:shape id="Freeform: Shape 732920917" o:spid="_x0000_s1028" style="position:absolute;width:220345;height:220345;visibility:visible;mso-wrap-style:square;v-text-anchor:top" coordsize="220345,220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" path="m,l220345,r,220345l,xe" fillcolor="#cc4700 [3204]" stroked="f">
                    <v:path arrowok="t" o:connecttype="custom" o:connectlocs="0,0;220345,0;220345,220345" o:connectangles="0,0,0"/>
                  </v:shape>
                  <v:shape id="Freeform 49" o:spid="_x0000_s1029" style="position:absolute;width:220345;height:220345;visibility:visible;mso-wrap-style:square;v-text-anchor:top" coordsize="139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" path="m,l,139r139,l,xe" fillcolor="#f90 [3206]" stroked="f">
                    <v:path arrowok="t" o:connecttype="custom" o:connectlocs="0,0;0,220345;220345,220345;0,0" o:connectangles="0,0,0,0"/>
                  </v:shape>
                </v:group>
                <v:group id="Group 24" o:spid="_x0000_s1030" style="position:absolute;top:3514;width:2190;height:2178" coordorigin=",3511" coordsize="2203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">
                  <v:shape id="Freeform: Shape 1111071324" o:spid="_x0000_s1031" style="position:absolute;top:3511;width:2203;height:2172;visibility:visible;mso-wrap-style:square;v-text-anchor:top" coordsize="220345,217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" path="m,l220345,r,217170l,xe" fillcolor="#cc4700 [3204]" stroked="f">
                    <v:path arrowok="t" o:connecttype="custom" o:connectlocs="0,0;220345,0;220345,217170" o:connectangles="0,0,0"/>
                  </v:shape>
                  <v:shape id="Freeform 51" o:spid="_x0000_s1032" style="position:absolute;top:3511;width:2203;height:2172;visibility:visible;mso-wrap-style:square;v-text-anchor:top" coordsize="139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" path="m,l,137r139,l,xe" fillcolor="#f90 [3206]" stroked="f">
                    <v:path arrowok="t" o:connecttype="custom" o:connectlocs="0,0;0,217170;220345,217170;0,0" o:connectangles="0,0,0,0"/>
                  </v:shape>
                </v:group>
                <v:group id="Group 25" o:spid="_x0000_s1033" style="position:absolute;top:7106;width:2190;height:2210" coordorigin=",7092" coordsize="2203,2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">
                  <v:shape id="Freeform: Shape 945052742" o:spid="_x0000_s1034" style="position:absolute;top:7092;width:2203;height:2204;visibility:visible;mso-wrap-style:square;v-text-anchor:top" coordsize="220345,220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" path="m,l220345,r,220345l,xe" fillcolor="#cc4700 [3204]" stroked="f">
                    <v:stroke joinstyle="miter"/>
                    <v:path o:connecttype="custom" o:connectlocs="0,0;220345,0;220345,220345" o:connectangles="0,0,0"/>
                  </v:shape>
                  <v:shape id="Freeform 53" o:spid="_x0000_s1035" style="position:absolute;top:7092;width:2203;height:2204;visibility:visible;mso-wrap-style:square;v-text-anchor:top" coordsize="139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" path="m,l,139r139,l,xe" fillcolor="#f90 [3206]" stroked="f">
                    <v:path arrowok="t" o:connecttype="custom" o:connectlocs="0,0;0,220345;220345,220345;0,0" o:connectangles="0,0,0,0"/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24" o:spid="_x0000_s1036" type="#_x0000_t75" alt="Telephone with solid fill" style="position:absolute;left:186;top:155;width:1829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">
                  <v:imagedata r:id="rId13" o:title="Telephone with solid fill"/>
                </v:shape>
                <v:shape id="Graphic 24" o:spid="_x0000_s1037" type="#_x0000_t75" alt="Internet with solid fill" style="position:absolute;left:202;top:3654;width:1828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">
                  <v:imagedata r:id="rId14" o:title="Internet with solid fill"/>
                </v:shape>
                <v:shape id="Graphic 24" o:spid="_x0000_s1038" type="#_x0000_t75" alt="Marker with solid fill" style="position:absolute;left:186;top:7277;width:1829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">
                  <v:imagedata r:id="rId15" o:title="Marker with solid fill"/>
                </v:shape>
                <w10:wrap anchory="page"/>
                <w10:anchorlock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0768" behindDoc="0" locked="1" layoutInCell="1" allowOverlap="1" wp14:anchorId="1F25AC0C" wp14:editId="0345FBB0">
            <wp:simplePos x="0" y="0"/>
            <wp:positionH relativeFrom="column">
              <wp:posOffset>-581025</wp:posOffset>
            </wp:positionH>
            <wp:positionV relativeFrom="page">
              <wp:posOffset>557530</wp:posOffset>
            </wp:positionV>
            <wp:extent cx="493776" cy="566928"/>
            <wp:effectExtent l="0" t="0" r="1905" b="5080"/>
            <wp:wrapNone/>
            <wp:docPr id="2035843430" name="Graphic 3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843430" name="Graphic 32" descr="Logo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776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6E54" w:rsidRPr="00F26E54">
        <w:t xml:space="preserve"> </w:t>
      </w:r>
      <w:r w:rsidR="00496CDE" w:rsidRPr="00496CDE"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1" layoutInCell="1" allowOverlap="1" wp14:anchorId="2ED552AD" wp14:editId="48D1721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0" b="0"/>
                <wp:wrapNone/>
                <wp:docPr id="26" name="Group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E766EC0-ECA4-D893-BAF7-E2D16F4C998E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058400"/>
                          <a:chOff x="0" y="0"/>
                          <a:chExt cx="7774071" cy="10058400"/>
                        </a:xfrm>
                      </wpg:grpSpPr>
                      <wps:wsp>
                        <wps:cNvPr id="84049442" name="Rectangle 84049442">
                          <a:extLst>
                            <a:ext uri="{FF2B5EF4-FFF2-40B4-BE49-F238E27FC236}">
                              <a16:creationId xmlns:a16="http://schemas.microsoft.com/office/drawing/2014/main" id="{641B0181-9157-53C8-EA8E-8C5F5ACEA1EC}"/>
                            </a:ext>
                          </a:extLst>
                        </wps:cNvPr>
                        <wps:cNvSpPr/>
                        <wps:spPr>
                          <a:xfrm>
                            <a:off x="1670" y="0"/>
                            <a:ext cx="7772400" cy="1005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3583085" name="Freeform: Shape 1463583085">
                          <a:extLst>
                            <a:ext uri="{FF2B5EF4-FFF2-40B4-BE49-F238E27FC236}">
                              <a16:creationId xmlns:a16="http://schemas.microsoft.com/office/drawing/2014/main" id="{D12F122D-D98B-106E-DDAC-6209E67AB9A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8969748"/>
                            <a:ext cx="7708315" cy="1088652"/>
                          </a:xfrm>
                          <a:custGeom>
                            <a:avLst/>
                            <a:gdLst>
                              <a:gd name="connsiteX0" fmla="*/ 6520732 w 7708315"/>
                              <a:gd name="connsiteY0" fmla="*/ 1003 h 1088652"/>
                              <a:gd name="connsiteX1" fmla="*/ 6587756 w 7708315"/>
                              <a:gd name="connsiteY1" fmla="*/ 1472 h 1088652"/>
                              <a:gd name="connsiteX2" fmla="*/ 7131449 w 7708315"/>
                              <a:gd name="connsiteY2" fmla="*/ 275209 h 1088652"/>
                              <a:gd name="connsiteX3" fmla="*/ 7702430 w 7708315"/>
                              <a:gd name="connsiteY3" fmla="*/ 1079948 h 1088652"/>
                              <a:gd name="connsiteX4" fmla="*/ 7708315 w 7708315"/>
                              <a:gd name="connsiteY4" fmla="*/ 1088652 h 1088652"/>
                              <a:gd name="connsiteX5" fmla="*/ 7489099 w 7708315"/>
                              <a:gd name="connsiteY5" fmla="*/ 1088652 h 1088652"/>
                              <a:gd name="connsiteX6" fmla="*/ 7484007 w 7708315"/>
                              <a:gd name="connsiteY6" fmla="*/ 1081423 h 1088652"/>
                              <a:gd name="connsiteX7" fmla="*/ 6992714 w 7708315"/>
                              <a:gd name="connsiteY7" fmla="*/ 383954 h 1088652"/>
                              <a:gd name="connsiteX8" fmla="*/ 6602754 w 7708315"/>
                              <a:gd name="connsiteY8" fmla="*/ 181463 h 1088652"/>
                              <a:gd name="connsiteX9" fmla="*/ 6179049 w 7708315"/>
                              <a:gd name="connsiteY9" fmla="*/ 323956 h 1088652"/>
                              <a:gd name="connsiteX10" fmla="*/ 6107806 w 7708315"/>
                              <a:gd name="connsiteY10" fmla="*/ 372704 h 1088652"/>
                              <a:gd name="connsiteX11" fmla="*/ 5511618 w 7708315"/>
                              <a:gd name="connsiteY11" fmla="*/ 773935 h 1088652"/>
                              <a:gd name="connsiteX12" fmla="*/ 5245396 w 7708315"/>
                              <a:gd name="connsiteY12" fmla="*/ 882680 h 1088652"/>
                              <a:gd name="connsiteX13" fmla="*/ 0 w 7708315"/>
                              <a:gd name="connsiteY13" fmla="*/ 882680 h 1088652"/>
                              <a:gd name="connsiteX14" fmla="*/ 0 w 7708315"/>
                              <a:gd name="connsiteY14" fmla="*/ 721437 h 1088652"/>
                              <a:gd name="connsiteX15" fmla="*/ 63392 w 7708315"/>
                              <a:gd name="connsiteY15" fmla="*/ 721437 h 1088652"/>
                              <a:gd name="connsiteX16" fmla="*/ 5114160 w 7708315"/>
                              <a:gd name="connsiteY16" fmla="*/ 721437 h 1088652"/>
                              <a:gd name="connsiteX17" fmla="*/ 5477872 w 7708315"/>
                              <a:gd name="connsiteY17" fmla="*/ 586444 h 1088652"/>
                              <a:gd name="connsiteX18" fmla="*/ 6115305 w 7708315"/>
                              <a:gd name="connsiteY18" fmla="*/ 147715 h 1088652"/>
                              <a:gd name="connsiteX19" fmla="*/ 6456520 w 7708315"/>
                              <a:gd name="connsiteY19" fmla="*/ 8971 h 1088652"/>
                              <a:gd name="connsiteX20" fmla="*/ 6520732 w 7708315"/>
                              <a:gd name="connsiteY20" fmla="*/ 1003 h 10886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</a:cxnLst>
                            <a:rect l="l" t="t" r="r" b="b"/>
                            <a:pathLst>
                              <a:path w="7708315" h="1088652">
                                <a:moveTo>
                                  <a:pt x="6520732" y="1003"/>
                                </a:moveTo>
                                <a:cubicBezTo>
                                  <a:pt x="6542761" y="-403"/>
                                  <a:pt x="6565258" y="-403"/>
                                  <a:pt x="6587756" y="1472"/>
                                </a:cubicBezTo>
                                <a:cubicBezTo>
                                  <a:pt x="6857728" y="12721"/>
                                  <a:pt x="7022711" y="158964"/>
                                  <a:pt x="7131449" y="275209"/>
                                </a:cubicBezTo>
                                <a:cubicBezTo>
                                  <a:pt x="7216753" y="370361"/>
                                  <a:pt x="7566170" y="878930"/>
                                  <a:pt x="7702430" y="1079948"/>
                                </a:cubicBezTo>
                                <a:lnTo>
                                  <a:pt x="7708315" y="1088652"/>
                                </a:lnTo>
                                <a:lnTo>
                                  <a:pt x="7489099" y="1088652"/>
                                </a:lnTo>
                                <a:lnTo>
                                  <a:pt x="7484007" y="1081423"/>
                                </a:lnTo>
                                <a:cubicBezTo>
                                  <a:pt x="7426277" y="999466"/>
                                  <a:pt x="7294323" y="812136"/>
                                  <a:pt x="6992714" y="383954"/>
                                </a:cubicBezTo>
                                <a:cubicBezTo>
                                  <a:pt x="6992714" y="383954"/>
                                  <a:pt x="6861477" y="196462"/>
                                  <a:pt x="6602754" y="181463"/>
                                </a:cubicBezTo>
                                <a:cubicBezTo>
                                  <a:pt x="6392776" y="170214"/>
                                  <a:pt x="6287787" y="245210"/>
                                  <a:pt x="6179049" y="323956"/>
                                </a:cubicBezTo>
                                <a:cubicBezTo>
                                  <a:pt x="6156551" y="338956"/>
                                  <a:pt x="6130304" y="357705"/>
                                  <a:pt x="6107806" y="372704"/>
                                </a:cubicBezTo>
                                <a:cubicBezTo>
                                  <a:pt x="5965321" y="462700"/>
                                  <a:pt x="5605358" y="706438"/>
                                  <a:pt x="5511618" y="773935"/>
                                </a:cubicBezTo>
                                <a:cubicBezTo>
                                  <a:pt x="5425377" y="833932"/>
                                  <a:pt x="5312889" y="871430"/>
                                  <a:pt x="5245396" y="882680"/>
                                </a:cubicBezTo>
                                <a:lnTo>
                                  <a:pt x="0" y="882680"/>
                                </a:lnTo>
                                <a:lnTo>
                                  <a:pt x="0" y="721437"/>
                                </a:lnTo>
                                <a:lnTo>
                                  <a:pt x="63392" y="721437"/>
                                </a:lnTo>
                                <a:cubicBezTo>
                                  <a:pt x="532020" y="721437"/>
                                  <a:pt x="1781694" y="721437"/>
                                  <a:pt x="5114160" y="721437"/>
                                </a:cubicBezTo>
                                <a:cubicBezTo>
                                  <a:pt x="5114160" y="721437"/>
                                  <a:pt x="5260394" y="743936"/>
                                  <a:pt x="5477872" y="586444"/>
                                </a:cubicBezTo>
                                <a:cubicBezTo>
                                  <a:pt x="5695349" y="432701"/>
                                  <a:pt x="6115305" y="147715"/>
                                  <a:pt x="6115305" y="147715"/>
                                </a:cubicBezTo>
                                <a:cubicBezTo>
                                  <a:pt x="6115305" y="147715"/>
                                  <a:pt x="6254041" y="38970"/>
                                  <a:pt x="6456520" y="8971"/>
                                </a:cubicBezTo>
                                <a:cubicBezTo>
                                  <a:pt x="6477142" y="5222"/>
                                  <a:pt x="6498703" y="2409"/>
                                  <a:pt x="6520732" y="100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9206481" name="Freeform: Shape 1789206481">
                          <a:extLst>
                            <a:ext uri="{FF2B5EF4-FFF2-40B4-BE49-F238E27FC236}">
                              <a16:creationId xmlns:a16="http://schemas.microsoft.com/office/drawing/2014/main" id="{D3FA6055-DB41-F8B2-4AC3-CED88B83155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6189365" y="9140152"/>
                            <a:ext cx="1307389" cy="918248"/>
                          </a:xfrm>
                          <a:custGeom>
                            <a:avLst/>
                            <a:gdLst>
                              <a:gd name="connsiteX0" fmla="*/ 346405 w 1307389"/>
                              <a:gd name="connsiteY0" fmla="*/ 788 h 918248"/>
                              <a:gd name="connsiteX1" fmla="*/ 420345 w 1307389"/>
                              <a:gd name="connsiteY1" fmla="*/ 1125 h 918248"/>
                              <a:gd name="connsiteX2" fmla="*/ 806913 w 1307389"/>
                              <a:gd name="connsiteY2" fmla="*/ 203568 h 918248"/>
                              <a:gd name="connsiteX3" fmla="*/ 1246040 w 1307389"/>
                              <a:gd name="connsiteY3" fmla="*/ 830642 h 918248"/>
                              <a:gd name="connsiteX4" fmla="*/ 1307389 w 1307389"/>
                              <a:gd name="connsiteY4" fmla="*/ 918248 h 918248"/>
                              <a:gd name="connsiteX5" fmla="*/ 563048 w 1307389"/>
                              <a:gd name="connsiteY5" fmla="*/ 918248 h 918248"/>
                              <a:gd name="connsiteX6" fmla="*/ 546769 w 1307389"/>
                              <a:gd name="connsiteY6" fmla="*/ 895851 h 918248"/>
                              <a:gd name="connsiteX7" fmla="*/ 0 w 1307389"/>
                              <a:gd name="connsiteY7" fmla="*/ 143585 h 918248"/>
                              <a:gd name="connsiteX8" fmla="*/ 346405 w 1307389"/>
                              <a:gd name="connsiteY8" fmla="*/ 788 h 91824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307389" h="918248">
                                <a:moveTo>
                                  <a:pt x="346405" y="788"/>
                                </a:moveTo>
                                <a:cubicBezTo>
                                  <a:pt x="369503" y="-339"/>
                                  <a:pt x="394074" y="-281"/>
                                  <a:pt x="420345" y="1125"/>
                                </a:cubicBezTo>
                                <a:cubicBezTo>
                                  <a:pt x="679308" y="16121"/>
                                  <a:pt x="806913" y="203568"/>
                                  <a:pt x="806913" y="203568"/>
                                </a:cubicBezTo>
                                <a:cubicBezTo>
                                  <a:pt x="806913" y="203568"/>
                                  <a:pt x="806913" y="203568"/>
                                  <a:pt x="1246040" y="830642"/>
                                </a:cubicBezTo>
                                <a:lnTo>
                                  <a:pt x="1307389" y="918248"/>
                                </a:lnTo>
                                <a:lnTo>
                                  <a:pt x="563048" y="918248"/>
                                </a:lnTo>
                                <a:lnTo>
                                  <a:pt x="546769" y="895851"/>
                                </a:lnTo>
                                <a:cubicBezTo>
                                  <a:pt x="482521" y="807455"/>
                                  <a:pt x="335667" y="605408"/>
                                  <a:pt x="0" y="143585"/>
                                </a:cubicBezTo>
                                <a:cubicBezTo>
                                  <a:pt x="95235" y="74698"/>
                                  <a:pt x="184722" y="8681"/>
                                  <a:pt x="346405" y="78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938648" name="Freeform: Shape 347938648">
                          <a:extLst>
                            <a:ext uri="{FF2B5EF4-FFF2-40B4-BE49-F238E27FC236}">
                              <a16:creationId xmlns:a16="http://schemas.microsoft.com/office/drawing/2014/main" id="{393D2A8F-D822-7EA6-39FA-364A3E993252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0" y="8987155"/>
                            <a:ext cx="6457335" cy="713314"/>
                          </a:xfrm>
                          <a:custGeom>
                            <a:avLst/>
                            <a:gdLst>
                              <a:gd name="connsiteX0" fmla="*/ 5722322 w 6457335"/>
                              <a:gd name="connsiteY0" fmla="*/ 0 h 713314"/>
                              <a:gd name="connsiteX1" fmla="*/ 6457335 w 6457335"/>
                              <a:gd name="connsiteY1" fmla="*/ 0 h 713314"/>
                              <a:gd name="connsiteX2" fmla="*/ 6116079 w 6457335"/>
                              <a:gd name="connsiteY2" fmla="*/ 138692 h 713314"/>
                              <a:gd name="connsiteX3" fmla="*/ 5478568 w 6457335"/>
                              <a:gd name="connsiteY3" fmla="*/ 577260 h 713314"/>
                              <a:gd name="connsiteX4" fmla="*/ 5114811 w 6457335"/>
                              <a:gd name="connsiteY4" fmla="*/ 712204 h 713314"/>
                              <a:gd name="connsiteX5" fmla="*/ 266686 w 6457335"/>
                              <a:gd name="connsiteY5" fmla="*/ 712204 h 713314"/>
                              <a:gd name="connsiteX6" fmla="*/ 0 w 6457335"/>
                              <a:gd name="connsiteY6" fmla="*/ 712204 h 713314"/>
                              <a:gd name="connsiteX7" fmla="*/ 0 w 6457335"/>
                              <a:gd name="connsiteY7" fmla="*/ 539776 h 713314"/>
                              <a:gd name="connsiteX8" fmla="*/ 6662 w 6457335"/>
                              <a:gd name="connsiteY8" fmla="*/ 539776 h 713314"/>
                              <a:gd name="connsiteX9" fmla="*/ 4792305 w 6457335"/>
                              <a:gd name="connsiteY9" fmla="*/ 539776 h 713314"/>
                              <a:gd name="connsiteX10" fmla="*/ 5088561 w 6457335"/>
                              <a:gd name="connsiteY10" fmla="*/ 404832 h 713314"/>
                              <a:gd name="connsiteX11" fmla="*/ 5433567 w 6457335"/>
                              <a:gd name="connsiteY11" fmla="*/ 123699 h 713314"/>
                              <a:gd name="connsiteX12" fmla="*/ 5722322 w 6457335"/>
                              <a:gd name="connsiteY12" fmla="*/ 0 h 71331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6457335" h="713314">
                                <a:moveTo>
                                  <a:pt x="5722322" y="0"/>
                                </a:moveTo>
                                <a:cubicBezTo>
                                  <a:pt x="5722322" y="0"/>
                                  <a:pt x="5722322" y="0"/>
                                  <a:pt x="6457335" y="0"/>
                                </a:cubicBezTo>
                                <a:cubicBezTo>
                                  <a:pt x="6254832" y="29988"/>
                                  <a:pt x="6116079" y="138692"/>
                                  <a:pt x="6116079" y="138692"/>
                                </a:cubicBezTo>
                                <a:cubicBezTo>
                                  <a:pt x="6116079" y="138692"/>
                                  <a:pt x="5696072" y="423574"/>
                                  <a:pt x="5478568" y="577260"/>
                                </a:cubicBezTo>
                                <a:cubicBezTo>
                                  <a:pt x="5261064" y="734695"/>
                                  <a:pt x="5114811" y="712204"/>
                                  <a:pt x="5114811" y="712204"/>
                                </a:cubicBezTo>
                                <a:cubicBezTo>
                                  <a:pt x="5114811" y="712204"/>
                                  <a:pt x="5114811" y="712204"/>
                                  <a:pt x="266686" y="712204"/>
                                </a:cubicBezTo>
                                <a:lnTo>
                                  <a:pt x="0" y="712204"/>
                                </a:lnTo>
                                <a:lnTo>
                                  <a:pt x="0" y="539776"/>
                                </a:lnTo>
                                <a:lnTo>
                                  <a:pt x="6662" y="539776"/>
                                </a:lnTo>
                                <a:cubicBezTo>
                                  <a:pt x="1029530" y="539776"/>
                                  <a:pt x="4731132" y="539776"/>
                                  <a:pt x="4792305" y="539776"/>
                                </a:cubicBezTo>
                                <a:cubicBezTo>
                                  <a:pt x="4946058" y="539776"/>
                                  <a:pt x="5088561" y="404832"/>
                                  <a:pt x="5088561" y="404832"/>
                                </a:cubicBezTo>
                                <a:cubicBezTo>
                                  <a:pt x="5088561" y="404832"/>
                                  <a:pt x="5279814" y="247397"/>
                                  <a:pt x="5433567" y="123699"/>
                                </a:cubicBezTo>
                                <a:cubicBezTo>
                                  <a:pt x="5591070" y="0"/>
                                  <a:pt x="5722322" y="0"/>
                                  <a:pt x="57223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11842" name="Freeform: Shape 59211842">
                          <a:extLst>
                            <a:ext uri="{FF2B5EF4-FFF2-40B4-BE49-F238E27FC236}">
                              <a16:creationId xmlns:a16="http://schemas.microsoft.com/office/drawing/2014/main" id="{12C6F809-5E3B-826D-4B4F-04178802111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7035780" y="7828985"/>
                            <a:ext cx="738290" cy="2134859"/>
                          </a:xfrm>
                          <a:custGeom>
                            <a:avLst/>
                            <a:gdLst>
                              <a:gd name="connsiteX0" fmla="*/ 738290 w 738290"/>
                              <a:gd name="connsiteY0" fmla="*/ 0 h 2134859"/>
                              <a:gd name="connsiteX1" fmla="*/ 738290 w 738290"/>
                              <a:gd name="connsiteY1" fmla="*/ 214834 h 2134859"/>
                              <a:gd name="connsiteX2" fmla="*/ 733567 w 738290"/>
                              <a:gd name="connsiteY2" fmla="*/ 218032 h 2134859"/>
                              <a:gd name="connsiteX3" fmla="*/ 396165 w 738290"/>
                              <a:gd name="connsiteY3" fmla="*/ 445127 h 2134859"/>
                              <a:gd name="connsiteX4" fmla="*/ 212500 w 738290"/>
                              <a:gd name="connsiteY4" fmla="*/ 685096 h 2134859"/>
                              <a:gd name="connsiteX5" fmla="*/ 234989 w 738290"/>
                              <a:gd name="connsiteY5" fmla="*/ 1135039 h 2134859"/>
                              <a:gd name="connsiteX6" fmla="*/ 679730 w 738290"/>
                              <a:gd name="connsiteY6" fmla="*/ 1774568 h 2134859"/>
                              <a:gd name="connsiteX7" fmla="*/ 738290 w 738290"/>
                              <a:gd name="connsiteY7" fmla="*/ 1858777 h 2134859"/>
                              <a:gd name="connsiteX8" fmla="*/ 738290 w 738290"/>
                              <a:gd name="connsiteY8" fmla="*/ 2134859 h 2134859"/>
                              <a:gd name="connsiteX9" fmla="*/ 734819 w 738290"/>
                              <a:gd name="connsiteY9" fmla="*/ 2129944 h 2134859"/>
                              <a:gd name="connsiteX10" fmla="*/ 85059 w 738290"/>
                              <a:gd name="connsiteY10" fmla="*/ 1210029 h 2134859"/>
                              <a:gd name="connsiteX11" fmla="*/ 10093 w 738290"/>
                              <a:gd name="connsiteY11" fmla="*/ 763836 h 2134859"/>
                              <a:gd name="connsiteX12" fmla="*/ 253731 w 738290"/>
                              <a:gd name="connsiteY12" fmla="*/ 340140 h 2134859"/>
                              <a:gd name="connsiteX13" fmla="*/ 632188 w 738290"/>
                              <a:gd name="connsiteY13" fmla="*/ 68592 h 213485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738290" h="2134859">
                                <a:moveTo>
                                  <a:pt x="738290" y="0"/>
                                </a:moveTo>
                                <a:lnTo>
                                  <a:pt x="738290" y="214834"/>
                                </a:lnTo>
                                <a:lnTo>
                                  <a:pt x="733567" y="218032"/>
                                </a:lnTo>
                                <a:cubicBezTo>
                                  <a:pt x="627795" y="288467"/>
                                  <a:pt x="461759" y="392633"/>
                                  <a:pt x="396165" y="445127"/>
                                </a:cubicBezTo>
                                <a:cubicBezTo>
                                  <a:pt x="321199" y="508869"/>
                                  <a:pt x="257479" y="580109"/>
                                  <a:pt x="212500" y="685096"/>
                                </a:cubicBezTo>
                                <a:cubicBezTo>
                                  <a:pt x="115045" y="910067"/>
                                  <a:pt x="234989" y="1135039"/>
                                  <a:pt x="234989" y="1135039"/>
                                </a:cubicBezTo>
                                <a:cubicBezTo>
                                  <a:pt x="234989" y="1135039"/>
                                  <a:pt x="234989" y="1135039"/>
                                  <a:pt x="679730" y="1774568"/>
                                </a:cubicBezTo>
                                <a:lnTo>
                                  <a:pt x="738290" y="1858777"/>
                                </a:lnTo>
                                <a:lnTo>
                                  <a:pt x="738290" y="2134859"/>
                                </a:lnTo>
                                <a:lnTo>
                                  <a:pt x="734819" y="2129944"/>
                                </a:lnTo>
                                <a:cubicBezTo>
                                  <a:pt x="674532" y="2044591"/>
                                  <a:pt x="513767" y="1816983"/>
                                  <a:pt x="85059" y="1210029"/>
                                </a:cubicBezTo>
                                <a:cubicBezTo>
                                  <a:pt x="85059" y="1210029"/>
                                  <a:pt x="-34886" y="1030052"/>
                                  <a:pt x="10093" y="763836"/>
                                </a:cubicBezTo>
                                <a:cubicBezTo>
                                  <a:pt x="36331" y="598857"/>
                                  <a:pt x="96303" y="478872"/>
                                  <a:pt x="253731" y="340140"/>
                                </a:cubicBezTo>
                                <a:cubicBezTo>
                                  <a:pt x="324011" y="275461"/>
                                  <a:pt x="482843" y="166490"/>
                                  <a:pt x="632188" y="685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325219" name="Freeform: Shape 974325219">
                          <a:extLst>
                            <a:ext uri="{FF2B5EF4-FFF2-40B4-BE49-F238E27FC236}">
                              <a16:creationId xmlns:a16="http://schemas.microsoft.com/office/drawing/2014/main" id="{C5CC6EEE-137F-7C3E-F1B5-A18EC5CC8105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7209474" y="8274051"/>
                            <a:ext cx="564597" cy="1414465"/>
                          </a:xfrm>
                          <a:custGeom>
                            <a:avLst/>
                            <a:gdLst>
                              <a:gd name="connsiteX0" fmla="*/ 222067 w 564597"/>
                              <a:gd name="connsiteY0" fmla="*/ 0 h 1414465"/>
                              <a:gd name="connsiteX1" fmla="*/ 513865 w 564597"/>
                              <a:gd name="connsiteY1" fmla="*/ 568709 h 1414465"/>
                              <a:gd name="connsiteX2" fmla="*/ 564597 w 564597"/>
                              <a:gd name="connsiteY2" fmla="*/ 630596 h 1414465"/>
                              <a:gd name="connsiteX3" fmla="*/ 564597 w 564597"/>
                              <a:gd name="connsiteY3" fmla="*/ 1414465 h 1414465"/>
                              <a:gd name="connsiteX4" fmla="*/ 533505 w 564597"/>
                              <a:gd name="connsiteY4" fmla="*/ 1369779 h 1414465"/>
                              <a:gd name="connsiteX5" fmla="*/ 60719 w 564597"/>
                              <a:gd name="connsiteY5" fmla="*/ 690282 h 1414465"/>
                              <a:gd name="connsiteX6" fmla="*/ 38205 w 564597"/>
                              <a:gd name="connsiteY6" fmla="*/ 240098 h 1414465"/>
                              <a:gd name="connsiteX7" fmla="*/ 222067 w 564597"/>
                              <a:gd name="connsiteY7" fmla="*/ 0 h 14144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564597" h="1414465">
                                <a:moveTo>
                                  <a:pt x="222067" y="0"/>
                                </a:moveTo>
                                <a:cubicBezTo>
                                  <a:pt x="233324" y="180074"/>
                                  <a:pt x="400769" y="425565"/>
                                  <a:pt x="513865" y="568709"/>
                                </a:cubicBezTo>
                                <a:lnTo>
                                  <a:pt x="564597" y="630596"/>
                                </a:lnTo>
                                <a:lnTo>
                                  <a:pt x="564597" y="1414465"/>
                                </a:lnTo>
                                <a:lnTo>
                                  <a:pt x="533505" y="1369779"/>
                                </a:lnTo>
                                <a:cubicBezTo>
                                  <a:pt x="465964" y="1272708"/>
                                  <a:pt x="330883" y="1078566"/>
                                  <a:pt x="60719" y="690282"/>
                                </a:cubicBezTo>
                                <a:cubicBezTo>
                                  <a:pt x="60719" y="690282"/>
                                  <a:pt x="-59354" y="465190"/>
                                  <a:pt x="38205" y="240098"/>
                                </a:cubicBezTo>
                                <a:cubicBezTo>
                                  <a:pt x="83233" y="135055"/>
                                  <a:pt x="147021" y="63776"/>
                                  <a:pt x="22206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811264" name="Freeform: Shape 500811264">
                          <a:extLst>
                            <a:ext uri="{FF2B5EF4-FFF2-40B4-BE49-F238E27FC236}">
                              <a16:creationId xmlns:a16="http://schemas.microsoft.com/office/drawing/2014/main" id="{69920510-190E-AADF-7271-40635DC1C2B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7289820" y="7708482"/>
                            <a:ext cx="484251" cy="467778"/>
                          </a:xfrm>
                          <a:custGeom>
                            <a:avLst/>
                            <a:gdLst>
                              <a:gd name="connsiteX0" fmla="*/ 484251 w 484251"/>
                              <a:gd name="connsiteY0" fmla="*/ 0 h 467778"/>
                              <a:gd name="connsiteX1" fmla="*/ 484251 w 484251"/>
                              <a:gd name="connsiteY1" fmla="*/ 127402 h 467778"/>
                              <a:gd name="connsiteX2" fmla="*/ 378234 w 484251"/>
                              <a:gd name="connsiteY2" fmla="*/ 196031 h 467778"/>
                              <a:gd name="connsiteX3" fmla="*/ 0 w 484251"/>
                              <a:gd name="connsiteY3" fmla="*/ 467778 h 467778"/>
                              <a:gd name="connsiteX4" fmla="*/ 232255 w 484251"/>
                              <a:gd name="connsiteY4" fmla="*/ 220128 h 467778"/>
                              <a:gd name="connsiteX5" fmla="*/ 469836 w 484251"/>
                              <a:gd name="connsiteY5" fmla="*/ 11174 h 4677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84251" h="467778">
                                <a:moveTo>
                                  <a:pt x="484251" y="0"/>
                                </a:moveTo>
                                <a:lnTo>
                                  <a:pt x="484251" y="127402"/>
                                </a:lnTo>
                                <a:lnTo>
                                  <a:pt x="378234" y="196031"/>
                                </a:lnTo>
                                <a:cubicBezTo>
                                  <a:pt x="228977" y="294001"/>
                                  <a:pt x="70239" y="403051"/>
                                  <a:pt x="0" y="467778"/>
                                </a:cubicBezTo>
                                <a:cubicBezTo>
                                  <a:pt x="56191" y="400237"/>
                                  <a:pt x="168572" y="287669"/>
                                  <a:pt x="232255" y="220128"/>
                                </a:cubicBezTo>
                                <a:cubicBezTo>
                                  <a:pt x="285636" y="161030"/>
                                  <a:pt x="400124" y="66051"/>
                                  <a:pt x="469836" y="1117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62146E" id="Group 25" o:spid="_x0000_s1026" alt="&quot;&quot;" style="position:absolute;margin-left:0;margin-top:0;width:612pt;height:11in;z-index:-251641856;mso-position-horizontal-relative:page;mso-position-vertical-relative:page;mso-width-relative:margin" coordsize="77740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">
                <v:rect id="Rectangle 84049442" o:spid="_x0000_s1027" style="position:absolute;left:16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" filled="f" stroked="f" strokeweight="2pt"/>
                <v:shape id="Freeform: Shape 1463583085" o:spid="_x0000_s1028" style="position:absolute;top:89697;width:77083;height:10887;visibility:visible;mso-wrap-style:square;v-text-anchor:top" coordsize="7708315,1088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" path="m6520732,1003v22029,-1406,44526,-1406,67024,469c6857728,12721,7022711,158964,7131449,275209v85304,95152,434721,603721,570981,804739l7708315,1088652r-219216,l7484007,1081423c7426277,999466,7294323,812136,6992714,383954v,,-131237,-187492,-389960,-202491c6392776,170214,6287787,245210,6179049,323956v-22498,15000,-48745,33749,-71243,48748c5965321,462700,5605358,706438,5511618,773935v-86241,59997,-198729,97495,-266222,108745l,882680,,721437r63392,c532020,721437,1781694,721437,5114160,721437v,,146234,22499,363712,-134993c5695349,432701,6115305,147715,6115305,147715v,,138736,-108745,341215,-138744c6477142,5222,6498703,2409,6520732,1003xe" fillcolor="black [3213]" stroked="f">
                  <v:path arrowok="t" o:connecttype="custom" o:connectlocs="6520732,1003;6587756,1472;7131449,275209;7702430,1079948;7708315,1088652;7489099,1088652;7484007,1081423;6992714,383954;6602754,181463;6179049,323956;6107806,372704;5511618,773935;5245396,882680;0,882680;0,721437;63392,721437;5114160,721437;5477872,586444;6115305,147715;6456520,8971;6520732,1003" o:connectangles="0,0,0,0,0,0,0,0,0,0,0,0,0,0,0,0,0,0,0,0,0"/>
                </v:shape>
                <v:shape id="Freeform: Shape 1789206481" o:spid="_x0000_s1029" style="position:absolute;left:61893;top:91401;width:13074;height:9183;visibility:visible;mso-wrap-style:square;v-text-anchor:top" coordsize="1307389,918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" path="m346405,788v23098,-1127,47669,-1069,73940,337c679308,16121,806913,203568,806913,203568v,,,,439127,627074l1307389,918248r-744341,l546769,895851c482521,807455,335667,605408,,143585,95235,74698,184722,8681,346405,788xe" fillcolor="#cc4700 [3204]" stroked="f">
                  <v:path arrowok="t" o:connecttype="custom" o:connectlocs="346405,788;420345,1125;806913,203568;1246040,830642;1307389,918248;563048,918248;546769,895851;0,143585;346405,788" o:connectangles="0,0,0,0,0,0,0,0,0"/>
                </v:shape>
                <v:shape id="Freeform: Shape 347938648" o:spid="_x0000_s1030" style="position:absolute;top:89871;width:64573;height:7133;visibility:visible;mso-wrap-style:square;v-text-anchor:top" coordsize="6457335,71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" path="m5722322,v,,,,735013,c6254832,29988,6116079,138692,6116079,138692v,,-420007,284882,-637511,438568c5261064,734695,5114811,712204,5114811,712204v,,,,-4848125,l,712204,,539776r6662,c1029530,539776,4731132,539776,4792305,539776v153753,,296256,-134944,296256,-134944c5088561,404832,5279814,247397,5433567,123699,5591070,,5722322,,5722322,xe" fillcolor="#f90 [3206]" stroked="f">
                  <v:path arrowok="t" o:connecttype="custom" o:connectlocs="5722322,0;6457335,0;6116079,138692;5478568,577260;5114811,712204;266686,712204;0,712204;0,539776;6662,539776;4792305,539776;5088561,404832;5433567,123699;5722322,0" o:connectangles="0,0,0,0,0,0,0,0,0,0,0,0,0"/>
                </v:shape>
                <v:shape id="Freeform: Shape 59211842" o:spid="_x0000_s1031" style="position:absolute;left:70357;top:78289;width:7383;height:21349;visibility:visible;mso-wrap-style:square;v-text-anchor:top" coordsize="738290,2134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" path="m738290,r,214834l733567,218032c627795,288467,461759,392633,396165,445127,321199,508869,257479,580109,212500,685096v-97455,224971,22489,449943,22489,449943c234989,1135039,234989,1135039,679730,1774568r58560,84209l738290,2134859r-3471,-4915c674532,2044591,513767,1816983,85059,1210029v,,-119945,-179977,-74966,-446193c36331,598857,96303,478872,253731,340140,324011,275461,482843,166490,632188,68592l738290,xe" fillcolor="black [3213]" stroked="f">
                  <v:path arrowok="t" o:connecttype="custom" o:connectlocs="738290,0;738290,214834;733567,218032;396165,445127;212500,685096;234989,1135039;679730,1774568;738290,1858777;738290,2134859;734819,2129944;85059,1210029;10093,763836;253731,340140;632188,68592" o:connectangles="0,0,0,0,0,0,0,0,0,0,0,0,0,0"/>
                </v:shape>
                <v:shape id="Freeform: Shape 974325219" o:spid="_x0000_s1032" style="position:absolute;left:72094;top:82740;width:5646;height:14145;visibility:visible;mso-wrap-style:square;v-text-anchor:top" coordsize="564597,141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" path="m222067,v11257,180074,178702,425565,291798,568709l564597,630596r,783869l533505,1369779c465964,1272708,330883,1078566,60719,690282v,,-120073,-225092,-22514,-450184c83233,135055,147021,63776,222067,xe" fillcolor="#cc4700 [3204]" stroked="f">
                  <v:path arrowok="t" o:connecttype="custom" o:connectlocs="222067,0;513865,568709;564597,630596;564597,1414465;533505,1369779;60719,690282;38205,240098;222067,0" o:connectangles="0,0,0,0,0,0,0,0"/>
                </v:shape>
                <v:shape id="Freeform: Shape 500811264" o:spid="_x0000_s1033" style="position:absolute;left:72898;top:77084;width:4842;height:4678;visibility:visible;mso-wrap-style:square;v-text-anchor:top" coordsize="484251,467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" path="m484251,r,127402l378234,196031c228977,294001,70239,403051,,467778,56191,400237,168572,287669,232255,220128,285636,161030,400124,66051,469836,11174l484251,xe" fillcolor="#f90 [3206]" stroked="f">
                  <v:path arrowok="t" o:connecttype="custom" o:connectlocs="484251,0;484251,127402;378234,196031;0,467778;232255,220128;469836,11174" o:connectangles="0,0,0,0,0,0"/>
                </v:shape>
                <w10:wrap anchorx="page" anchory="page"/>
                <w10:anchorlock/>
              </v:group>
            </w:pict>
          </mc:Fallback>
        </mc:AlternateContent>
      </w:r>
    </w:p>
    <w:p w14:paraId="0576C1C3" w14:textId="77777777" w:rsidR="00D24BCB" w:rsidRPr="007B48AB" w:rsidRDefault="007B48AB" w:rsidP="007B48AB">
      <w:pPr>
        <w:pStyle w:val="Title"/>
      </w:pPr>
      <w:r w:rsidRPr="007B48AB">
        <w:t>Fabrikam</w:t>
      </w:r>
    </w:p>
    <w:p w14:paraId="37F41561" w14:textId="77777777" w:rsidR="00D24BCB" w:rsidRPr="00D24BCB" w:rsidRDefault="007B0389" w:rsidP="00D24BCB">
      <w:pPr>
        <w:pStyle w:val="Subtitle"/>
      </w:pPr>
      <w:r>
        <w:t>Residences</w:t>
      </w:r>
    </w:p>
    <w:p w14:paraId="29E50547" w14:textId="7C4C9DA0" w:rsidR="00D24BCB" w:rsidRPr="00D24BCB" w:rsidRDefault="00364FDB" w:rsidP="00364FDB">
      <w:pPr>
        <w:pStyle w:val="Heading1"/>
        <w:jc w:val="center"/>
      </w:pPr>
      <w:r>
        <w:t>Internship Certificate for MBA Students</w:t>
      </w:r>
    </w:p>
    <w:p w14:paraId="520842DE" w14:textId="77777777" w:rsidR="00D24BCB" w:rsidRPr="00D24BCB" w:rsidRDefault="00D24BCB" w:rsidP="00BB2AFF">
      <w:pPr>
        <w:pStyle w:val="Heading2"/>
      </w:pPr>
    </w:p>
    <w:p w14:paraId="21FA22D4" w14:textId="77777777" w:rsidR="00D24BCB" w:rsidRPr="004632CD" w:rsidRDefault="00D24BCB" w:rsidP="004632CD">
      <w:pPr>
        <w:pStyle w:val="Heading3"/>
      </w:pPr>
      <w:r w:rsidRPr="004632CD">
        <w:t>A</w:t>
      </w:r>
      <w:r w:rsidRPr="004632CD">
        <w:tab/>
      </w:r>
      <w:r w:rsidR="007B48AB" w:rsidRPr="007B48AB">
        <w:t>321 Sycamore, Albany, NY 34567</w:t>
      </w:r>
      <w:r w:rsidR="004632CD" w:rsidRPr="004632CD">
        <w:t xml:space="preserve"> </w:t>
      </w:r>
      <w:r w:rsidR="004632CD" w:rsidRPr="004632CD">
        <w:tab/>
        <w:t>March</w:t>
      </w:r>
      <w:r w:rsidR="004632CD">
        <w:t xml:space="preserve"> 14</w:t>
      </w:r>
      <w:r w:rsidR="004632CD" w:rsidRPr="004632CD">
        <w:t xml:space="preserve">, </w:t>
      </w:r>
      <w:r w:rsidR="004632CD">
        <w:t>20XX</w:t>
      </w:r>
    </w:p>
    <w:p w14:paraId="1416F33D" w14:textId="77777777" w:rsidR="00D24BCB" w:rsidRPr="00D24BCB" w:rsidRDefault="00D24BCB" w:rsidP="004632CD">
      <w:pPr>
        <w:pStyle w:val="Heading3"/>
      </w:pPr>
      <w:r w:rsidRPr="00D24BCB">
        <w:t>W</w:t>
      </w:r>
      <w:r w:rsidRPr="00D24BCB">
        <w:tab/>
      </w:r>
      <w:r w:rsidR="007B48AB" w:rsidRPr="007B48AB">
        <w:t>casey@example.com, www.contoso.com</w:t>
      </w:r>
    </w:p>
    <w:p w14:paraId="4F7E24EE" w14:textId="77777777" w:rsidR="00D24BCB" w:rsidRDefault="00D24BCB" w:rsidP="004632CD">
      <w:pPr>
        <w:pStyle w:val="Heading3"/>
      </w:pPr>
      <w:r w:rsidRPr="00D24BCB">
        <w:t>P</w:t>
      </w:r>
      <w:r w:rsidRPr="00D24BCB">
        <w:tab/>
      </w:r>
      <w:r w:rsidR="007B48AB" w:rsidRPr="007B48AB">
        <w:t>+1-404-555-0144</w:t>
      </w:r>
    </w:p>
    <w:p w14:paraId="355B9A06" w14:textId="77777777" w:rsidR="00BB2AFF" w:rsidRPr="00BB2AFF" w:rsidRDefault="00BB2AFF" w:rsidP="00BB2AFF"/>
    <w:p w14:paraId="39769193" w14:textId="77777777" w:rsidR="00364FDB" w:rsidRDefault="00364FDB" w:rsidP="00364FDB">
      <w:pPr>
        <w:pStyle w:val="NoSpacing"/>
        <w:rPr>
          <w:lang w:val="en-PK"/>
        </w:rPr>
      </w:pPr>
      <w:r w:rsidRPr="00364FDB">
        <w:rPr>
          <w:lang w:val="en-PK"/>
        </w:rPr>
        <w:t xml:space="preserve">This is to certify that </w:t>
      </w:r>
      <w:r w:rsidRPr="00364FDB">
        <w:rPr>
          <w:b/>
          <w:bCs/>
          <w:lang w:val="en-PK"/>
        </w:rPr>
        <w:t>[Intern’s Full Name]</w:t>
      </w:r>
      <w:r w:rsidRPr="00364FDB">
        <w:rPr>
          <w:lang w:val="en-PK"/>
        </w:rPr>
        <w:t xml:space="preserve">, a student of </w:t>
      </w:r>
      <w:r w:rsidRPr="00364FDB">
        <w:rPr>
          <w:b/>
          <w:bCs/>
          <w:lang w:val="en-PK"/>
        </w:rPr>
        <w:t>[University Name]</w:t>
      </w:r>
      <w:r w:rsidRPr="00364FDB">
        <w:rPr>
          <w:lang w:val="en-PK"/>
        </w:rPr>
        <w:t xml:space="preserve">, has successfully completed their internship at </w:t>
      </w:r>
      <w:r w:rsidRPr="00364FDB">
        <w:rPr>
          <w:b/>
          <w:bCs/>
          <w:lang w:val="en-PK"/>
        </w:rPr>
        <w:t>[Company Name]</w:t>
      </w:r>
      <w:r w:rsidRPr="00364FDB">
        <w:rPr>
          <w:lang w:val="en-PK"/>
        </w:rPr>
        <w:t xml:space="preserve"> from </w:t>
      </w:r>
      <w:r w:rsidRPr="00364FDB">
        <w:rPr>
          <w:b/>
          <w:bCs/>
          <w:lang w:val="en-PK"/>
        </w:rPr>
        <w:t>[Start Date]</w:t>
      </w:r>
      <w:r w:rsidRPr="00364FDB">
        <w:rPr>
          <w:lang w:val="en-PK"/>
        </w:rPr>
        <w:t xml:space="preserve"> to </w:t>
      </w:r>
      <w:r w:rsidRPr="00364FDB">
        <w:rPr>
          <w:b/>
          <w:bCs/>
          <w:lang w:val="en-PK"/>
        </w:rPr>
        <w:t>[End Date]</w:t>
      </w:r>
      <w:r w:rsidRPr="00364FDB">
        <w:rPr>
          <w:lang w:val="en-PK"/>
        </w:rPr>
        <w:t xml:space="preserve"> as a </w:t>
      </w:r>
      <w:r w:rsidRPr="00364FDB">
        <w:rPr>
          <w:b/>
          <w:bCs/>
          <w:lang w:val="en-PK"/>
        </w:rPr>
        <w:t>Management Intern</w:t>
      </w:r>
      <w:r w:rsidRPr="00364FDB">
        <w:rPr>
          <w:lang w:val="en-PK"/>
        </w:rPr>
        <w:t xml:space="preserve">. During this period, [he/she/they] gained valuable exposure to various business functions and actively contributed to key projects in </w:t>
      </w:r>
      <w:r w:rsidRPr="00364FDB">
        <w:rPr>
          <w:b/>
          <w:bCs/>
          <w:lang w:val="en-PK"/>
        </w:rPr>
        <w:t>[Department Name]</w:t>
      </w:r>
      <w:r w:rsidRPr="00364FDB">
        <w:rPr>
          <w:lang w:val="en-PK"/>
        </w:rPr>
        <w:t>.</w:t>
      </w:r>
    </w:p>
    <w:p w14:paraId="3F10A6B6" w14:textId="77777777" w:rsidR="00364FDB" w:rsidRPr="00364FDB" w:rsidRDefault="00364FDB" w:rsidP="00364FDB">
      <w:pPr>
        <w:pStyle w:val="NoSpacing"/>
        <w:rPr>
          <w:lang w:val="en-PK"/>
        </w:rPr>
      </w:pPr>
    </w:p>
    <w:p w14:paraId="14BB94FD" w14:textId="77777777" w:rsidR="00364FDB" w:rsidRDefault="00364FDB" w:rsidP="00364FDB">
      <w:pPr>
        <w:pStyle w:val="NoSpacing"/>
        <w:rPr>
          <w:lang w:val="en-PK"/>
        </w:rPr>
      </w:pPr>
      <w:r w:rsidRPr="00364FDB">
        <w:rPr>
          <w:lang w:val="en-PK"/>
        </w:rPr>
        <w:t xml:space="preserve">As part of their internship, </w:t>
      </w:r>
      <w:r w:rsidRPr="00364FDB">
        <w:rPr>
          <w:b/>
          <w:bCs/>
          <w:lang w:val="en-PK"/>
        </w:rPr>
        <w:t>[Intern’s Name]</w:t>
      </w:r>
      <w:r w:rsidRPr="00364FDB">
        <w:rPr>
          <w:lang w:val="en-PK"/>
        </w:rPr>
        <w:t xml:space="preserve"> was involved in market research, financial analysis, business strategy development, and operational process improvement. They worked closely with senior management, assisted in data-driven decision-making, and demonstrated a strong understanding of corporate operations. Their ability to </w:t>
      </w:r>
      <w:proofErr w:type="spellStart"/>
      <w:r w:rsidRPr="00364FDB">
        <w:rPr>
          <w:lang w:val="en-PK"/>
        </w:rPr>
        <w:t>analyze</w:t>
      </w:r>
      <w:proofErr w:type="spellEnd"/>
      <w:r w:rsidRPr="00364FDB">
        <w:rPr>
          <w:lang w:val="en-PK"/>
        </w:rPr>
        <w:t xml:space="preserve"> business challenges, develop strategic solutions, and communicate effectively made them a valuable part of our team.</w:t>
      </w:r>
    </w:p>
    <w:p w14:paraId="12F9E478" w14:textId="77777777" w:rsidR="00364FDB" w:rsidRPr="00364FDB" w:rsidRDefault="00364FDB" w:rsidP="00364FDB">
      <w:pPr>
        <w:pStyle w:val="NoSpacing"/>
        <w:rPr>
          <w:lang w:val="en-PK"/>
        </w:rPr>
      </w:pPr>
    </w:p>
    <w:p w14:paraId="7B4F668D" w14:textId="77777777" w:rsidR="00364FDB" w:rsidRDefault="00364FDB" w:rsidP="00364FDB">
      <w:pPr>
        <w:pStyle w:val="NoSpacing"/>
        <w:rPr>
          <w:lang w:val="en-PK"/>
        </w:rPr>
      </w:pPr>
      <w:r w:rsidRPr="00364FDB">
        <w:rPr>
          <w:lang w:val="en-PK"/>
        </w:rPr>
        <w:t xml:space="preserve">Throughout the internship, </w:t>
      </w:r>
      <w:r w:rsidRPr="00364FDB">
        <w:rPr>
          <w:b/>
          <w:bCs/>
          <w:lang w:val="en-PK"/>
        </w:rPr>
        <w:t>[Intern’s Name]</w:t>
      </w:r>
      <w:r w:rsidRPr="00364FDB">
        <w:rPr>
          <w:lang w:val="en-PK"/>
        </w:rPr>
        <w:t xml:space="preserve"> exhibited excellent analytical skills, leadership qualities, and a proactive approach to problem-solving. Their enthusiasm for learning, commitment to excellence, and professionalism were commendable. We appreciate their dedication and the positive impact they made during their time with us.</w:t>
      </w:r>
    </w:p>
    <w:p w14:paraId="021062B7" w14:textId="77777777" w:rsidR="00364FDB" w:rsidRPr="00364FDB" w:rsidRDefault="00364FDB" w:rsidP="00364FDB">
      <w:pPr>
        <w:pStyle w:val="NoSpacing"/>
        <w:rPr>
          <w:lang w:val="en-PK"/>
        </w:rPr>
      </w:pPr>
    </w:p>
    <w:p w14:paraId="301E3BB7" w14:textId="77777777" w:rsidR="00364FDB" w:rsidRPr="00364FDB" w:rsidRDefault="00364FDB" w:rsidP="00364FDB">
      <w:pPr>
        <w:pStyle w:val="NoSpacing"/>
        <w:rPr>
          <w:lang w:val="en-PK"/>
        </w:rPr>
      </w:pPr>
      <w:r w:rsidRPr="00364FDB">
        <w:rPr>
          <w:lang w:val="en-PK"/>
        </w:rPr>
        <w:t xml:space="preserve">We wish </w:t>
      </w:r>
      <w:r w:rsidRPr="00364FDB">
        <w:rPr>
          <w:b/>
          <w:bCs/>
          <w:lang w:val="en-PK"/>
        </w:rPr>
        <w:t>[Intern’s Name]</w:t>
      </w:r>
      <w:r w:rsidRPr="00364FDB">
        <w:rPr>
          <w:lang w:val="en-PK"/>
        </w:rPr>
        <w:t xml:space="preserve"> all the best in their future professional </w:t>
      </w:r>
      <w:proofErr w:type="spellStart"/>
      <w:r w:rsidRPr="00364FDB">
        <w:rPr>
          <w:lang w:val="en-PK"/>
        </w:rPr>
        <w:t>endeavors</w:t>
      </w:r>
      <w:proofErr w:type="spellEnd"/>
      <w:r w:rsidRPr="00364FDB">
        <w:rPr>
          <w:lang w:val="en-PK"/>
        </w:rPr>
        <w:t xml:space="preserve"> and are confident that their skills and experience will contribute to their success. Should you require any further information regarding this internship, please feel free to contact us.</w:t>
      </w:r>
    </w:p>
    <w:p w14:paraId="3F8273BE" w14:textId="77777777" w:rsidR="00364FDB" w:rsidRDefault="00364FDB" w:rsidP="00364FDB">
      <w:pPr>
        <w:pStyle w:val="NoSpacing"/>
        <w:rPr>
          <w:b/>
          <w:bCs/>
          <w:lang w:val="en-PK"/>
        </w:rPr>
      </w:pPr>
    </w:p>
    <w:p w14:paraId="12E5A523" w14:textId="59AC3BE4" w:rsidR="00364FDB" w:rsidRPr="00364FDB" w:rsidRDefault="00364FDB" w:rsidP="00364FDB">
      <w:pPr>
        <w:pStyle w:val="NoSpacing"/>
        <w:rPr>
          <w:lang w:val="en-PK"/>
        </w:rPr>
      </w:pPr>
      <w:r w:rsidRPr="00364FDB">
        <w:rPr>
          <w:b/>
          <w:bCs/>
          <w:lang w:val="en-PK"/>
        </w:rPr>
        <w:t>Sincerely,</w:t>
      </w:r>
    </w:p>
    <w:p w14:paraId="19868324" w14:textId="77777777" w:rsidR="00BB2AFF" w:rsidRDefault="00BB2AFF" w:rsidP="00BB2AFF">
      <w:pPr>
        <w:pStyle w:val="NoSpacing"/>
      </w:pPr>
    </w:p>
    <w:p w14:paraId="5861BB51" w14:textId="77777777" w:rsidR="00BB2AFF" w:rsidRDefault="007B48AB" w:rsidP="00BB2AFF">
      <w:pPr>
        <w:pStyle w:val="Signature"/>
      </w:pPr>
      <w:r>
        <w:rPr>
          <w:noProof/>
        </w:rPr>
        <w:drawing>
          <wp:inline distT="0" distB="0" distL="0" distR="0" wp14:anchorId="2613CD61" wp14:editId="60BACBF7">
            <wp:extent cx="1611086" cy="473075"/>
            <wp:effectExtent l="0" t="0" r="0" b="3175"/>
            <wp:docPr id="975843191" name="Picture 21" descr="Picture of signatur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843191" name="Picture 21" descr="Picture of signature&#10;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12785" cy="473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5BF7F4" w14:textId="77777777" w:rsidR="00D24BCB" w:rsidRPr="00D24BCB" w:rsidRDefault="007B48AB" w:rsidP="00BB2AFF">
      <w:pPr>
        <w:pStyle w:val="Signature"/>
      </w:pPr>
      <w:r w:rsidRPr="007B48AB">
        <w:t>Frey Munch</w:t>
      </w:r>
    </w:p>
    <w:p w14:paraId="3B442A33" w14:textId="77777777" w:rsidR="00D24BCB" w:rsidRPr="006813F8" w:rsidRDefault="00D24BCB" w:rsidP="006813F8">
      <w:pPr>
        <w:rPr>
          <w:rStyle w:val="Emphasis"/>
        </w:rPr>
      </w:pPr>
      <w:r w:rsidRPr="006813F8">
        <w:rPr>
          <w:rStyle w:val="Emphasis"/>
        </w:rPr>
        <w:t>Manager</w:t>
      </w:r>
    </w:p>
    <w:p w14:paraId="7FFA2A24" w14:textId="77777777" w:rsidR="00364FDB" w:rsidRDefault="00364FDB" w:rsidP="00364FDB">
      <w:pPr>
        <w:pStyle w:val="Contactinfo"/>
        <w:ind w:left="720"/>
      </w:pPr>
    </w:p>
    <w:p w14:paraId="2DE3AA52" w14:textId="77777777" w:rsidR="00364FDB" w:rsidRDefault="00364FDB" w:rsidP="00364FDB">
      <w:pPr>
        <w:pStyle w:val="Contactinfo"/>
        <w:ind w:left="720"/>
      </w:pPr>
    </w:p>
    <w:p w14:paraId="33F2CBC7" w14:textId="1209E15C" w:rsidR="00496CDE" w:rsidRPr="004B3FC5" w:rsidRDefault="007B48AB" w:rsidP="00364FDB">
      <w:pPr>
        <w:pStyle w:val="Contactinfo"/>
        <w:ind w:left="720"/>
      </w:pPr>
      <w:r>
        <w:t xml:space="preserve">(615) 555-0145 </w:t>
      </w:r>
      <w:r>
        <w:br/>
        <w:t>(615) 555-0146</w:t>
      </w:r>
    </w:p>
    <w:p w14:paraId="0480655E" w14:textId="77777777" w:rsidR="007B48AB" w:rsidRDefault="007B48AB" w:rsidP="00364FDB">
      <w:pPr>
        <w:pStyle w:val="Contactinfo"/>
        <w:ind w:left="720"/>
      </w:pPr>
      <w:r>
        <w:t xml:space="preserve">frey@fabrikam.com </w:t>
      </w:r>
      <w:r>
        <w:br/>
        <w:t>www.fabrikam.com</w:t>
      </w:r>
    </w:p>
    <w:p w14:paraId="4CBD72FB" w14:textId="77777777" w:rsidR="00496CDE" w:rsidRDefault="007B48AB" w:rsidP="00364FDB">
      <w:pPr>
        <w:pStyle w:val="Contactinfo"/>
        <w:ind w:left="720"/>
      </w:pPr>
      <w:r>
        <w:t>456 East 78th Ave</w:t>
      </w:r>
      <w:r>
        <w:br/>
        <w:t>Denver, CO 12345</w:t>
      </w:r>
    </w:p>
    <w:sectPr w:rsidR="00496CDE" w:rsidSect="006813F8">
      <w:pgSz w:w="12240" w:h="15840"/>
      <w:pgMar w:top="720" w:right="1886" w:bottom="288" w:left="165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aleway">
    <w:charset w:val="00"/>
    <w:family w:val="auto"/>
    <w:pitch w:val="variable"/>
    <w:sig w:usb0="A00002FF" w:usb1="5000205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FDB"/>
    <w:rsid w:val="000A400B"/>
    <w:rsid w:val="000B5746"/>
    <w:rsid w:val="00102E8A"/>
    <w:rsid w:val="0010486C"/>
    <w:rsid w:val="001531E1"/>
    <w:rsid w:val="001F395E"/>
    <w:rsid w:val="00236064"/>
    <w:rsid w:val="002C08F6"/>
    <w:rsid w:val="002D6CA7"/>
    <w:rsid w:val="0036038B"/>
    <w:rsid w:val="00364FDB"/>
    <w:rsid w:val="003F1AE0"/>
    <w:rsid w:val="004632CD"/>
    <w:rsid w:val="0046420E"/>
    <w:rsid w:val="00496CDE"/>
    <w:rsid w:val="004B05AC"/>
    <w:rsid w:val="005061D5"/>
    <w:rsid w:val="00555845"/>
    <w:rsid w:val="0056029E"/>
    <w:rsid w:val="005F50D6"/>
    <w:rsid w:val="00672402"/>
    <w:rsid w:val="006813F8"/>
    <w:rsid w:val="00706F0D"/>
    <w:rsid w:val="007B0389"/>
    <w:rsid w:val="007B097E"/>
    <w:rsid w:val="007B48AB"/>
    <w:rsid w:val="0081744D"/>
    <w:rsid w:val="008857C7"/>
    <w:rsid w:val="008E113B"/>
    <w:rsid w:val="008F3504"/>
    <w:rsid w:val="00927BE0"/>
    <w:rsid w:val="00965629"/>
    <w:rsid w:val="009974DA"/>
    <w:rsid w:val="00A032A5"/>
    <w:rsid w:val="00A2784D"/>
    <w:rsid w:val="00A8554E"/>
    <w:rsid w:val="00A92F80"/>
    <w:rsid w:val="00AA4990"/>
    <w:rsid w:val="00AD5E0A"/>
    <w:rsid w:val="00B2179B"/>
    <w:rsid w:val="00B407BE"/>
    <w:rsid w:val="00B7033D"/>
    <w:rsid w:val="00B740A1"/>
    <w:rsid w:val="00BB2AFF"/>
    <w:rsid w:val="00BB3B47"/>
    <w:rsid w:val="00BD70E4"/>
    <w:rsid w:val="00C01F44"/>
    <w:rsid w:val="00C6381F"/>
    <w:rsid w:val="00CB3C05"/>
    <w:rsid w:val="00D01234"/>
    <w:rsid w:val="00D24BCB"/>
    <w:rsid w:val="00D90E28"/>
    <w:rsid w:val="00DC07A0"/>
    <w:rsid w:val="00E809CF"/>
    <w:rsid w:val="00EE18CC"/>
    <w:rsid w:val="00F22340"/>
    <w:rsid w:val="00F26E54"/>
    <w:rsid w:val="00F333FB"/>
    <w:rsid w:val="00F4469C"/>
    <w:rsid w:val="00F52987"/>
    <w:rsid w:val="00F54B31"/>
    <w:rsid w:val="00F7324F"/>
    <w:rsid w:val="00F9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EE66F"/>
  <w15:docId w15:val="{78C055A3-54BF-41BA-89BE-0B7CF3A2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DE"/>
    <w:pPr>
      <w:spacing w:line="372" w:lineRule="auto"/>
      <w:jc w:val="both"/>
    </w:pPr>
    <w:rPr>
      <w:rFonts w:eastAsiaTheme="minorEastAsia"/>
      <w:color w:val="595959" w:themeColor="text1" w:themeTint="A6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8AB"/>
    <w:pPr>
      <w:spacing w:before="1920" w:after="0" w:line="276" w:lineRule="auto"/>
      <w:outlineLvl w:val="0"/>
    </w:pPr>
    <w:rPr>
      <w:rFonts w:cs="Arimo"/>
      <w:b/>
      <w:color w:val="CC4700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6CDE"/>
    <w:pPr>
      <w:spacing w:line="276" w:lineRule="auto"/>
      <w:jc w:val="left"/>
      <w:outlineLvl w:val="1"/>
    </w:pPr>
    <w:rPr>
      <w:rFonts w:asciiTheme="majorHAnsi" w:hAnsiTheme="majorHAnsi" w:cs="Arimo"/>
      <w:b/>
      <w:color w:val="000000" w:themeColor="text1"/>
      <w:sz w:val="19"/>
      <w:szCs w:val="19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32CD"/>
    <w:pPr>
      <w:tabs>
        <w:tab w:val="left" w:pos="360"/>
        <w:tab w:val="right" w:pos="8910"/>
      </w:tabs>
      <w:spacing w:before="60" w:after="60" w:line="276" w:lineRule="auto"/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74D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4D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B48AB"/>
    <w:pPr>
      <w:spacing w:after="0" w:line="240" w:lineRule="auto"/>
      <w:jc w:val="left"/>
      <w:textAlignment w:val="baseline"/>
    </w:pPr>
    <w:rPr>
      <w:rFonts w:cs="Arial"/>
      <w:b/>
      <w:bCs/>
      <w:caps/>
      <w:color w:val="000000" w:themeColor="text1"/>
      <w:sz w:val="40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B48AB"/>
    <w:rPr>
      <w:rFonts w:eastAsiaTheme="minorEastAsia" w:cs="Arial"/>
      <w:b/>
      <w:bCs/>
      <w:caps/>
      <w:color w:val="000000" w:themeColor="text1"/>
      <w:sz w:val="40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BCB"/>
    <w:pPr>
      <w:spacing w:after="0" w:line="276" w:lineRule="auto"/>
      <w:jc w:val="left"/>
      <w:textAlignment w:val="baseline"/>
    </w:pPr>
    <w:rPr>
      <w:rFonts w:cs="Arial"/>
      <w:caps/>
      <w:color w:val="000000" w:themeColor="text1"/>
      <w:kern w:val="24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24BCB"/>
    <w:rPr>
      <w:rFonts w:eastAsiaTheme="minorEastAsia" w:cs="Arial"/>
      <w:caps/>
      <w:color w:val="000000" w:themeColor="text1"/>
      <w:kern w:val="24"/>
    </w:rPr>
  </w:style>
  <w:style w:type="paragraph" w:customStyle="1" w:styleId="Graphicsanchor">
    <w:name w:val="Graphics anchor"/>
    <w:basedOn w:val="Normal"/>
    <w:qFormat/>
    <w:rsid w:val="00D24BCB"/>
    <w:pPr>
      <w:spacing w:after="0" w:line="240" w:lineRule="auto"/>
    </w:pPr>
  </w:style>
  <w:style w:type="paragraph" w:styleId="Salutation">
    <w:name w:val="Salutation"/>
    <w:basedOn w:val="Normal"/>
    <w:next w:val="Normal"/>
    <w:link w:val="SalutationChar"/>
    <w:uiPriority w:val="99"/>
    <w:rsid w:val="00496CDE"/>
    <w:pPr>
      <w:spacing w:before="1920" w:after="0" w:line="276" w:lineRule="auto"/>
    </w:pPr>
    <w:rPr>
      <w:b/>
      <w:sz w:val="19"/>
    </w:rPr>
  </w:style>
  <w:style w:type="character" w:customStyle="1" w:styleId="SalutationChar">
    <w:name w:val="Salutation Char"/>
    <w:basedOn w:val="DefaultParagraphFont"/>
    <w:link w:val="Salutation"/>
    <w:uiPriority w:val="99"/>
    <w:rsid w:val="00496CDE"/>
    <w:rPr>
      <w:rFonts w:eastAsiaTheme="minorEastAsia"/>
      <w:b/>
      <w:color w:val="595959" w:themeColor="text1" w:themeTint="A6"/>
      <w:sz w:val="19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B48AB"/>
    <w:rPr>
      <w:rFonts w:eastAsiaTheme="minorEastAsia" w:cs="Arimo"/>
      <w:b/>
      <w:color w:val="CC4700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6CDE"/>
    <w:rPr>
      <w:rFonts w:asciiTheme="majorHAnsi" w:eastAsiaTheme="minorEastAsia" w:hAnsiTheme="majorHAnsi" w:cs="Arimo"/>
      <w:b/>
      <w:color w:val="000000" w:themeColor="text1"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4632CD"/>
    <w:rPr>
      <w:rFonts w:eastAsiaTheme="minorEastAsia"/>
      <w:color w:val="595959" w:themeColor="text1" w:themeTint="A6"/>
      <w:sz w:val="18"/>
      <w:szCs w:val="18"/>
    </w:rPr>
  </w:style>
  <w:style w:type="paragraph" w:styleId="Signature">
    <w:name w:val="Signature"/>
    <w:basedOn w:val="Normal"/>
    <w:link w:val="SignatureChar"/>
    <w:uiPriority w:val="99"/>
    <w:rsid w:val="00BB2AFF"/>
    <w:pPr>
      <w:spacing w:after="0" w:line="240" w:lineRule="auto"/>
    </w:pPr>
    <w:rPr>
      <w:b/>
      <w:bCs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99"/>
    <w:rsid w:val="00BB2AFF"/>
    <w:rPr>
      <w:rFonts w:eastAsiaTheme="minorEastAsia"/>
      <w:b/>
      <w:bCs/>
      <w:color w:val="595959" w:themeColor="text1" w:themeTint="A6"/>
      <w:sz w:val="24"/>
      <w:szCs w:val="24"/>
    </w:rPr>
  </w:style>
  <w:style w:type="paragraph" w:styleId="NoSpacing">
    <w:name w:val="No Spacing"/>
    <w:uiPriority w:val="1"/>
    <w:qFormat/>
    <w:rsid w:val="00BB2AFF"/>
    <w:pPr>
      <w:spacing w:after="0" w:line="240" w:lineRule="auto"/>
      <w:jc w:val="both"/>
    </w:pPr>
    <w:rPr>
      <w:rFonts w:eastAsiaTheme="minorEastAsia"/>
      <w:color w:val="595959" w:themeColor="text1" w:themeTint="A6"/>
      <w:sz w:val="18"/>
      <w:szCs w:val="18"/>
    </w:rPr>
  </w:style>
  <w:style w:type="paragraph" w:customStyle="1" w:styleId="Contactinfo">
    <w:name w:val="Contact info"/>
    <w:basedOn w:val="Normal"/>
    <w:qFormat/>
    <w:rsid w:val="006813F8"/>
    <w:pPr>
      <w:spacing w:after="60" w:line="276" w:lineRule="auto"/>
      <w:jc w:val="left"/>
    </w:pPr>
  </w:style>
  <w:style w:type="character" w:styleId="Emphasis">
    <w:name w:val="Emphasis"/>
    <w:uiPriority w:val="20"/>
    <w:qFormat/>
    <w:rsid w:val="006813F8"/>
    <w:rPr>
      <w:i w:val="0"/>
      <w:iCs/>
      <w:color w:val="auto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image" Target="media/image11.sv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sv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o\AppData\Roaming\Microsoft\Templates\Letterhead%20with%20orange%20bold%20design.dotx" TargetMode="External"/></Relationships>
</file>

<file path=word/theme/theme1.xml><?xml version="1.0" encoding="utf-8"?>
<a:theme xmlns:a="http://schemas.openxmlformats.org/drawingml/2006/main" name="Office Theme">
  <a:themeElements>
    <a:clrScheme name="Orange letterhea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CC4700"/>
      </a:accent1>
      <a:accent2>
        <a:srgbClr val="C0504D"/>
      </a:accent2>
      <a:accent3>
        <a:srgbClr val="FF9900"/>
      </a:accent3>
      <a:accent4>
        <a:srgbClr val="8064A2"/>
      </a:accent4>
      <a:accent5>
        <a:srgbClr val="DD35B5"/>
      </a:accent5>
      <a:accent6>
        <a:srgbClr val="5AC6E4"/>
      </a:accent6>
      <a:hlink>
        <a:srgbClr val="0000FF"/>
      </a:hlink>
      <a:folHlink>
        <a:srgbClr val="800080"/>
      </a:folHlink>
    </a:clrScheme>
    <a:fontScheme name="Raleway">
      <a:majorFont>
        <a:latin typeface="Raleway"/>
        <a:ea typeface=""/>
        <a:cs typeface=""/>
      </a:majorFont>
      <a:minorFont>
        <a:latin typeface="Raleway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30" ma:contentTypeDescription="Create a new document." ma:contentTypeScope="" ma:versionID="cec0622158e8f13124e9e8fd4de31bd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52f30ab005d15df08657af532e6e3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hidden="true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hidden="tru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hidden="true" ma:internalName="Background" ma:readOnly="false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0e9df3-be65-4c73-a93b-d1236ebd677e" xsi:nil="true"/>
    <ImageTagsTaxHTField xmlns="71af3243-3dd4-4a8d-8c0d-dd76da1f02a5">
      <Terms xmlns="http://schemas.microsoft.com/office/infopath/2007/PartnerControls"/>
    </ImageTagsTaxHTField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MediaServiceKeyPoints xmlns="71af3243-3dd4-4a8d-8c0d-dd76da1f02a5" xsi:nil="true"/>
    <SharedWithUsers xmlns="16c05727-aa75-4e4a-9b5f-8a80a116589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E3A02-E403-4813-BDA7-220FAC468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C48362-7543-491A-A40F-6A566F7993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0e9df3-be65-4c73-a93b-d1236ebd677e"/>
    <ds:schemaRef ds:uri="71af3243-3dd4-4a8d-8c0d-dd76da1f02a5"/>
    <ds:schemaRef ds:uri="16c05727-aa75-4e4a-9b5f-8a80a1165891"/>
  </ds:schemaRefs>
</ds:datastoreItem>
</file>

<file path=customXml/itemProps3.xml><?xml version="1.0" encoding="utf-8"?>
<ds:datastoreItem xmlns:ds="http://schemas.openxmlformats.org/officeDocument/2006/customXml" ds:itemID="{892FA73D-9FEB-40F0-A782-3D3B8AADAC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Letterhead with orange bold design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Muhammad Khalid Farooq</dc:creator>
  <cp:lastModifiedBy>Muhammad Khalid Farooq</cp:lastModifiedBy>
  <cp:revision>1</cp:revision>
  <dcterms:created xsi:type="dcterms:W3CDTF">2025-02-20T09:59:00Z</dcterms:created>
  <dcterms:modified xsi:type="dcterms:W3CDTF">2025-02-20T10:01:00Z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MediaServiceImageTags">
    <vt:lpwstr/>
  </property>
  <property fmtid="{D5CDD505-2E9C-101B-9397-08002B2CF9AE}" pid="4" name="Order">
    <vt:r8>5534200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